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37F4" w:rsidRDefault="006E2629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3150870</wp:posOffset>
            </wp:positionH>
            <wp:positionV relativeFrom="margin">
              <wp:posOffset>1780540</wp:posOffset>
            </wp:positionV>
            <wp:extent cx="3353435" cy="2505075"/>
            <wp:effectExtent l="19050" t="0" r="0" b="0"/>
            <wp:wrapSquare wrapText="bothSides"/>
            <wp:docPr id="9" name="Рисунок 2" descr="F:\9 мая\SAM_1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9 мая\SAM_149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3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7212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3502660</wp:posOffset>
            </wp:positionH>
            <wp:positionV relativeFrom="paragraph">
              <wp:posOffset>153670</wp:posOffset>
            </wp:positionV>
            <wp:extent cx="2593340" cy="1947545"/>
            <wp:effectExtent l="19050" t="0" r="0" b="0"/>
            <wp:wrapTight wrapText="bothSides">
              <wp:wrapPolygon edited="0">
                <wp:start x="-159" y="0"/>
                <wp:lineTo x="-159" y="21339"/>
                <wp:lineTo x="21579" y="21339"/>
                <wp:lineTo x="21579" y="0"/>
                <wp:lineTo x="-159" y="0"/>
              </wp:wrapPolygon>
            </wp:wrapTight>
            <wp:docPr id="6" name="Рисунок 6" descr="C:\Users\Татьяна Михайловна.Class-12\AppData\Local\Microsoft\Windows\Temporary Internet Files\Content.Word\100_6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тьяна Михайловна.Class-12\AppData\Local\Microsoft\Windows\Temporary Internet Files\Content.Word\100_668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40" cy="194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A7212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3150870</wp:posOffset>
            </wp:positionH>
            <wp:positionV relativeFrom="margin">
              <wp:posOffset>3811270</wp:posOffset>
            </wp:positionV>
            <wp:extent cx="3535045" cy="2647950"/>
            <wp:effectExtent l="19050" t="0" r="8255" b="0"/>
            <wp:wrapSquare wrapText="bothSides"/>
            <wp:docPr id="10" name="Рисунок 2" descr="F:\ЛТО\IMG_1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ЛТО\IMG_10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04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7212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6400165</wp:posOffset>
            </wp:positionH>
            <wp:positionV relativeFrom="paragraph">
              <wp:posOffset>533400</wp:posOffset>
            </wp:positionV>
            <wp:extent cx="3162935" cy="2350770"/>
            <wp:effectExtent l="19050" t="0" r="0" b="0"/>
            <wp:wrapSquare wrapText="bothSides"/>
            <wp:docPr id="5" name="Рисунок 5" descr="C:\Users\Татьяна Михайловна.Class-12\AppData\Local\Microsoft\Windows\Temporary Internet Files\Content.Word\DSCN1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тьяна Михайловна.Class-12\AppData\Local\Microsoft\Windows\Temporary Internet Files\Content.Word\DSCN19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935" cy="235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A7212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6400165</wp:posOffset>
            </wp:positionH>
            <wp:positionV relativeFrom="margin">
              <wp:posOffset>2884805</wp:posOffset>
            </wp:positionV>
            <wp:extent cx="3350895" cy="2529205"/>
            <wp:effectExtent l="19050" t="0" r="1905" b="0"/>
            <wp:wrapSquare wrapText="bothSides"/>
            <wp:docPr id="8" name="Рисунок 1" descr="F:\газета\фото урожай\IMG_3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газета\фото урожай\IMG_326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895" cy="252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7212"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-415925</wp:posOffset>
            </wp:positionH>
            <wp:positionV relativeFrom="paragraph">
              <wp:posOffset>414655</wp:posOffset>
            </wp:positionV>
            <wp:extent cx="3566795" cy="2374900"/>
            <wp:effectExtent l="19050" t="0" r="0" b="0"/>
            <wp:wrapSquare wrapText="bothSides"/>
            <wp:docPr id="1" name="Рисунок 1" descr="C:\Users\Татьяна Михайловна.Class-12\AppData\Local\Microsoft\Windows\Temporary Internet Files\Content.Word\P101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 Михайловна.Class-12\AppData\Local\Microsoft\Windows\Temporary Internet Files\Content.Word\P10105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795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A7212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-361950</wp:posOffset>
            </wp:positionH>
            <wp:positionV relativeFrom="margin">
              <wp:posOffset>2789555</wp:posOffset>
            </wp:positionV>
            <wp:extent cx="3507740" cy="2623820"/>
            <wp:effectExtent l="19050" t="0" r="0" b="0"/>
            <wp:wrapSquare wrapText="bothSides"/>
            <wp:docPr id="7" name="Рисунок 1" descr="F:\газета\фото самоуправление\IMG_3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газета\фото самоуправление\IMG_32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740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B37F4" w:rsidSect="00A81040">
      <w:headerReference w:type="default" r:id="rId15"/>
      <w:footerReference w:type="default" r:id="rId16"/>
      <w:pgSz w:w="16838" w:h="11906" w:orient="landscape"/>
      <w:pgMar w:top="567" w:right="1134" w:bottom="567" w:left="1134" w:header="708" w:footer="5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1040" w:rsidRDefault="00A81040" w:rsidP="00EF1D2C">
      <w:pPr>
        <w:spacing w:after="0" w:line="240" w:lineRule="auto"/>
      </w:pPr>
      <w:r>
        <w:separator/>
      </w:r>
    </w:p>
  </w:endnote>
  <w:endnote w:type="continuationSeparator" w:id="0">
    <w:p w:rsidR="00A81040" w:rsidRDefault="00A81040" w:rsidP="00EF1D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1883" w:rsidRDefault="009C1883" w:rsidP="00A81040">
    <w:pPr>
      <w:pStyle w:val="a7"/>
      <w:contextualSpacing/>
      <w:jc w:val="right"/>
    </w:pPr>
    <w:r w:rsidRPr="009C1883">
      <w:rPr>
        <w:rFonts w:ascii="Monotype Corsiva" w:hAnsi="Monotype Corsiva"/>
        <w:noProof/>
        <w:sz w:val="28"/>
        <w:szCs w:val="28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7944485</wp:posOffset>
          </wp:positionH>
          <wp:positionV relativeFrom="paragraph">
            <wp:posOffset>-539750</wp:posOffset>
          </wp:positionV>
          <wp:extent cx="1270000" cy="593725"/>
          <wp:effectExtent l="0" t="0" r="0" b="0"/>
          <wp:wrapSquare wrapText="bothSides"/>
          <wp:docPr id="4" name="Рисунок 0" descr="книги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0" descr="книги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0000" cy="5937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1040" w:rsidRDefault="00A81040" w:rsidP="00EF1D2C">
      <w:pPr>
        <w:spacing w:after="0" w:line="240" w:lineRule="auto"/>
      </w:pPr>
      <w:r>
        <w:separator/>
      </w:r>
    </w:p>
  </w:footnote>
  <w:footnote w:type="continuationSeparator" w:id="0">
    <w:p w:rsidR="00A81040" w:rsidRDefault="00A81040" w:rsidP="00EF1D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1D2C" w:rsidRPr="009C1883" w:rsidRDefault="00F864B7" w:rsidP="00A81040">
    <w:pPr>
      <w:pStyle w:val="a5"/>
      <w:tabs>
        <w:tab w:val="clear" w:pos="4677"/>
        <w:tab w:val="clear" w:pos="9355"/>
        <w:tab w:val="left" w:pos="7575"/>
      </w:tabs>
      <w:ind w:firstLine="5664"/>
      <w:jc w:val="right"/>
      <w:rPr>
        <w:rFonts w:ascii="Monotype Corsiva" w:hAnsi="Monotype Corsiva"/>
        <w:color w:val="C00000"/>
        <w:sz w:val="32"/>
        <w:szCs w:val="32"/>
      </w:rPr>
    </w:pPr>
    <w:r>
      <w:rPr>
        <w:noProof/>
        <w:color w:val="31849B" w:themeColor="accent5" w:themeShade="BF"/>
      </w:rPr>
      <w:pict>
        <v:group id="Group 9" o:spid="_x0000_s4097" style="position:absolute;left:0;text-align:left;margin-left:354.25pt;margin-top:-5.4pt;width:104.35pt;height:29.9pt;z-index:251671552" coordorigin="4168,600" coordsize="2087,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" o:spid="_x0000_s4100" type="#_x0000_t32" style="position:absolute;left:4168;top:953;width:6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j7YUMEAAADaAAAADwAAAGRycy9kb3ducmV2LnhtbERPy2oCMRTdF/oP4RbcFM0o9MHUKCoK&#10;Luyidjbubie3k9DJTZhEZ/z7ZiG4PJz3fDm4Vlyoi9azgumkAEFce225UVB978bvIGJC1th6JgVX&#10;irBcPD7MsdS+5y+6HFMjcgjHEhWYlEIpZawNOYwTH4gz9+s7hynDrpG6wz6Hu1bOiuJVOrScGwwG&#10;2hiq/45npyCsdy8/20qHU/h8rt4OvTlYa5QaPQ2rDxCJhnQX39x7rSBvzVfyDZC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2PthQwQAAANoAAAAPAAAAAAAAAAAAAAAA&#10;AKECAABkcnMvZG93bnJldi54bWxQSwUGAAAAAAQABAD5AAAAjwMAAAAA&#10;" strokecolor="#99f" strokeweight="2.25pt">
            <v:shadow on="t" color="#c5c5ff" opacity=".5" offset="-6pt,-6pt"/>
          </v:shape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4099" type="#_x0000_t202" style="position:absolute;left:4948;top:600;width:429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<v:textbox>
              <w:txbxContent>
                <w:p w:rsidR="00EF1D2C" w:rsidRPr="009C1883" w:rsidRDefault="00A81040" w:rsidP="00EF1D2C">
                  <w:pPr>
                    <w:pStyle w:val="a5"/>
                    <w:tabs>
                      <w:tab w:val="left" w:pos="2775"/>
                    </w:tabs>
                    <w:rPr>
                      <w:rFonts w:ascii="Monotype Corsiva" w:hAnsi="Monotype Corsiva"/>
                      <w:b/>
                      <w:noProof/>
                      <w:color w:val="0000FF"/>
                      <w:sz w:val="36"/>
                      <w:szCs w:val="36"/>
                    </w:rPr>
                  </w:pPr>
                  <w:r>
                    <w:rPr>
                      <w:rFonts w:ascii="Monotype Corsiva" w:hAnsi="Monotype Corsiva"/>
                      <w:b/>
                      <w:color w:val="0000FF"/>
                      <w:sz w:val="36"/>
                      <w:szCs w:val="36"/>
                    </w:rPr>
                    <w:t>5</w:t>
                  </w:r>
                </w:p>
              </w:txbxContent>
            </v:textbox>
          </v:shape>
          <v:shape id="AutoShape 6" o:spid="_x0000_s4098" type="#_x0000_t32" style="position:absolute;left:5563;top:953;width:69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leQsUAAADbAAAADwAAAGRycy9kb3ducmV2LnhtbESPQUvDQBCF74L/YRmhN7vRotS02xKE&#10;WhGsNC30OmTHbDA7G7LbNP33zkHwNsN78943y/XoWzVQH5vABh6mGSjiKtiGawPHw+Z+DiomZItt&#10;YDJwpQjr1e3NEnMbLrynoUy1khCOORpwKXW51rFy5DFOQ0cs2nfoPSZZ+1rbHi8S7lv9mGXP2mPD&#10;0uCwo1dH1U959gb213KovgpXbDezefH2tPs8fbxYYyZ3Y7EAlWhM/+a/63cr+EIvv8gAev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FleQsUAAADbAAAADwAAAAAAAAAA&#10;AAAAAAChAgAAZHJzL2Rvd25yZXYueG1sUEsFBgAAAAAEAAQA+QAAAJMDAAAAAA==&#10;" strokecolor="#99f" strokeweight="2.25pt">
            <v:shadow on="t" color="#c5c5ff" opacity=".5" offset="6pt,-6pt"/>
          </v:shape>
        </v:group>
      </w:pict>
    </w:r>
    <w:r w:rsidR="009C1883">
      <w:rPr>
        <w:noProof/>
        <w:color w:val="31849B" w:themeColor="accent5" w:themeShade="BF"/>
      </w:rPr>
      <w:drawing>
        <wp:anchor distT="0" distB="0" distL="114300" distR="114300" simplePos="0" relativeHeight="251651072" behindDoc="0" locked="0" layoutInCell="1" allowOverlap="1">
          <wp:simplePos x="0" y="0"/>
          <wp:positionH relativeFrom="column">
            <wp:posOffset>335280</wp:posOffset>
          </wp:positionH>
          <wp:positionV relativeFrom="paragraph">
            <wp:posOffset>-163830</wp:posOffset>
          </wp:positionV>
          <wp:extent cx="1790700" cy="439420"/>
          <wp:effectExtent l="38100" t="114300" r="19050" b="113030"/>
          <wp:wrapSquare wrapText="bothSides"/>
          <wp:docPr id="3" name="Рисунок 1" descr="C:\Documents and Settings\Ростик\Мои документы\мама\шк планета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Documents and Settings\Ростик\Мои документы\мама\шк планета\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 rot="21146725">
                    <a:off x="0" y="0"/>
                    <a:ext cx="1790700" cy="439420"/>
                  </a:xfrm>
                  <a:prstGeom prst="rect">
                    <a:avLst/>
                  </a:prstGeom>
                  <a:ln>
                    <a:noFill/>
                  </a:ln>
                  <a:effectLst>
                    <a:outerShdw dist="139700" sx="1000" sy="1000" algn="tl" rotWithShape="0">
                      <a:srgbClr val="333333"/>
                    </a:outerShdw>
                  </a:effectLst>
                </pic:spPr>
              </pic:pic>
            </a:graphicData>
          </a:graphic>
        </wp:anchor>
      </w:drawing>
    </w:r>
    <w:r w:rsidR="009C1883">
      <w:tab/>
    </w:r>
    <w:r w:rsidR="009C1883">
      <w:tab/>
    </w:r>
    <w:r w:rsidR="006B4067">
      <w:rPr>
        <w:rFonts w:ascii="Monotype Corsiva" w:hAnsi="Monotype Corsiva"/>
        <w:color w:val="C00000"/>
        <w:sz w:val="32"/>
        <w:szCs w:val="32"/>
      </w:rPr>
      <w:t>05.12.2013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attachedTemplate r:id="rId1"/>
  <w:defaultTabStop w:val="708"/>
  <w:drawingGridHorizontalSpacing w:val="110"/>
  <w:displayHorizontalDrawingGridEvery w:val="2"/>
  <w:characterSpacingControl w:val="doNotCompress"/>
  <w:hdrShapeDefaults>
    <o:shapedefaults v:ext="edit" spidmax="4102">
      <o:colormru v:ext="edit" colors="#c5c5ff"/>
    </o:shapedefaults>
    <o:shapelayout v:ext="edit">
      <o:idmap v:ext="edit" data="4"/>
      <o:rules v:ext="edit">
        <o:r id="V:Rule3" type="connector" idref="#AutoShape 2"/>
        <o:r id="V:Rule4" type="connector" idref="#AutoShape 6"/>
      </o:rules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81040"/>
    <w:rsid w:val="00105BFA"/>
    <w:rsid w:val="001E7118"/>
    <w:rsid w:val="00240EAF"/>
    <w:rsid w:val="00354F36"/>
    <w:rsid w:val="00363873"/>
    <w:rsid w:val="00520FEC"/>
    <w:rsid w:val="005A2E11"/>
    <w:rsid w:val="006B4067"/>
    <w:rsid w:val="006E2629"/>
    <w:rsid w:val="008160E2"/>
    <w:rsid w:val="009C1883"/>
    <w:rsid w:val="00A81040"/>
    <w:rsid w:val="00AA7212"/>
    <w:rsid w:val="00C72998"/>
    <w:rsid w:val="00DE64F3"/>
    <w:rsid w:val="00EB37F4"/>
    <w:rsid w:val="00EF1D2C"/>
    <w:rsid w:val="00F86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2">
      <o:colormru v:ext="edit" colors="#c5c5f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60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1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1D2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F1D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F1D2C"/>
  </w:style>
  <w:style w:type="paragraph" w:styleId="a7">
    <w:name w:val="footer"/>
    <w:basedOn w:val="a"/>
    <w:link w:val="a8"/>
    <w:uiPriority w:val="99"/>
    <w:unhideWhenUsed/>
    <w:rsid w:val="00EF1D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F1D2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1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1D2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F1D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F1D2C"/>
  </w:style>
  <w:style w:type="paragraph" w:styleId="a7">
    <w:name w:val="footer"/>
    <w:basedOn w:val="a"/>
    <w:link w:val="a8"/>
    <w:uiPriority w:val="99"/>
    <w:unhideWhenUsed/>
    <w:rsid w:val="00EF1D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F1D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&#1074;&#1099;&#1087;&#1091;&#1089;&#1082;-&#1102;&#1073;&#1080;&#1083;&#1077;&#1081;\&#1096;&#1072;&#1073;&#1083;&#1086;&#1085;%20&#1089;&#1090;&#1088;&#1072;&#1085;&#1080;&#1094;&#1099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3E2BDB-E13F-4A43-90CF-B75682131A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страницы</Template>
  <TotalTime>57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Михайловна</dc:creator>
  <cp:lastModifiedBy>User</cp:lastModifiedBy>
  <cp:revision>10</cp:revision>
  <dcterms:created xsi:type="dcterms:W3CDTF">2013-12-04T13:38:00Z</dcterms:created>
  <dcterms:modified xsi:type="dcterms:W3CDTF">2013-12-05T04:17:00Z</dcterms:modified>
</cp:coreProperties>
</file>